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Neath and Swansea East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Neath and Swansea East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Neath and Swansea East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Neath and Swansea East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Neath and Swansea East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Neath and Swansea East are estimated to have a score of 1-2 on the PGSI (low-risk gambling), whilst </w:t>
      </w:r>
      <w:r w:rsidRPr="00773DF7">
        <w:rPr>
          <w:rFonts w:ascii="Libre Franklin Light" w:hAnsi="Libre Franklin Light" w:cs="Calibri Light"/>
          <w:b/>
          <w:bCs/>
          <w:color w:val="C45911" w:themeColor="accent2" w:themeShade="BF"/>
        </w:rPr>
        <w:t xml:space="preserve">3.4%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53.1% </w:t>
      </w:r>
      <w:r w:rsidRPr="004747BF">
        <w:rPr>
          <w:rFonts w:ascii="Libre Franklin Light" w:eastAsia="Times New Roman" w:hAnsi="Libre Franklin Light" w:cs="Calibri Light"/>
        </w:rPr>
        <w:t xml:space="preserve">of those respondents classified as PGSI 8+ in Neath and Swansea East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Neath and Swansea East is estimated to be </w:t>
      </w:r>
      <w:r w:rsidRPr="00773DF7">
        <w:rPr>
          <w:rFonts w:ascii="Libre Franklin Light" w:eastAsia="Times New Roman" w:hAnsi="Libre Franklin Light" w:cs="Calibri Light"/>
          <w:b/>
          <w:bCs/>
          <w:color w:val="C45911" w:themeColor="accent2" w:themeShade="BF"/>
        </w:rPr>
        <w:t xml:space="preserve">£2,001,001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Neath and Swansea East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Neath and Swansea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Neath and Swansea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Neath and Swansea East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eath and Swansea Ea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Neath and Swansea East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eath and Swansea Ea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Neath and Swansea East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Neath and Swansea East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53.1%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eath and Swansea Ea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Neath and Swansea East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Neath and Swansea East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Neath and Swansea East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56.2%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Neath and Swansea East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Neath and Swansea East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Neath and Swansea East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£2,001,001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Neath and Swansea East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£32,593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£674,042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£48,286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£13,580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£24,897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£1,207,603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£2,001,001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Neath and Swansea East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Neath and Swansea East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Neath and Swansea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23.5%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Neath and Swansea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Neath and Swansea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Neath and Swansea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Neath and Swansea East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Neath and Swansea East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23.5%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Neath and Swansea East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Neath and Swansea East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Neath and Swansea East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Neath and Swansea East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E3D9401-78BE-4798-B768-7F1B8D758C8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